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37697" w14:textId="77777777" w:rsidR="00735766" w:rsidRDefault="00735766" w:rsidP="0073576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IVORY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49973F8" w14:textId="77777777" w:rsidR="00735766" w:rsidRDefault="00735766" w:rsidP="0073576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Mayfield, Sussex.</w:t>
      </w:r>
    </w:p>
    <w:p w14:paraId="1E02C744" w14:textId="77777777" w:rsidR="00735766" w:rsidRDefault="00735766" w:rsidP="0073576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BA32AD5" w14:textId="77777777" w:rsidR="00735766" w:rsidRDefault="00735766" w:rsidP="0073576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DAF10E2" w14:textId="77777777" w:rsidR="00735766" w:rsidRDefault="00735766" w:rsidP="00735766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Oct.1408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the port of Chichester and in all adjacent ports and places.   (C.F.R. 1405-13 p.127)</w:t>
      </w:r>
    </w:p>
    <w:p w14:paraId="70279054" w14:textId="77777777" w:rsidR="00735766" w:rsidRDefault="00735766" w:rsidP="00735766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8D8EBD0" w14:textId="77777777" w:rsidR="00735766" w:rsidRDefault="00735766" w:rsidP="00735766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4DB69CB" w14:textId="77777777" w:rsidR="00735766" w:rsidRDefault="00735766" w:rsidP="00735766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2022</w:t>
      </w:r>
    </w:p>
    <w:p w14:paraId="74EFEE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9137" w14:textId="77777777" w:rsidR="00735766" w:rsidRDefault="00735766" w:rsidP="009139A6">
      <w:r>
        <w:separator/>
      </w:r>
    </w:p>
  </w:endnote>
  <w:endnote w:type="continuationSeparator" w:id="0">
    <w:p w14:paraId="63E58D7A" w14:textId="77777777" w:rsidR="00735766" w:rsidRDefault="007357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11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46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8C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67C2" w14:textId="77777777" w:rsidR="00735766" w:rsidRDefault="00735766" w:rsidP="009139A6">
      <w:r>
        <w:separator/>
      </w:r>
    </w:p>
  </w:footnote>
  <w:footnote w:type="continuationSeparator" w:id="0">
    <w:p w14:paraId="58F97D5C" w14:textId="77777777" w:rsidR="00735766" w:rsidRDefault="007357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8B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06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E5D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66"/>
    <w:rsid w:val="000666E0"/>
    <w:rsid w:val="002510B7"/>
    <w:rsid w:val="005C130B"/>
    <w:rsid w:val="0073576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AD8C6"/>
  <w15:chartTrackingRefBased/>
  <w15:docId w15:val="{9E48CE8F-B66F-4AFE-9F82-9E1B36F9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76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2023-05-26T14:23:00Z</dcterms:created>
  <dcterms:modified xsi:type="dcterms:W3CDTF">2023-05-26T14:23:00Z</dcterms:modified>
</cp:coreProperties>
</file>